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7F895" w14:textId="77777777"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FORCHES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93855A1" w14:textId="77777777"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39D1BC" w14:textId="77777777"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3007BE" w14:textId="77777777"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Leominster, </w:t>
      </w:r>
    </w:p>
    <w:p w14:paraId="17A5D3FA" w14:textId="77777777"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Herefordshire, into lands of Elizabeth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Penbrugge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FC1CA07" w14:textId="77777777"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18-58)</w:t>
      </w:r>
    </w:p>
    <w:p w14:paraId="58704ED3" w14:textId="77777777"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8CDE26" w14:textId="77777777"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334E6B" w14:textId="77777777"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71B4635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993FB" w14:textId="77777777" w:rsidR="00C12572" w:rsidRDefault="00C12572" w:rsidP="009139A6">
      <w:r>
        <w:separator/>
      </w:r>
    </w:p>
  </w:endnote>
  <w:endnote w:type="continuationSeparator" w:id="0">
    <w:p w14:paraId="5CBFE9C0" w14:textId="77777777" w:rsidR="00C12572" w:rsidRDefault="00C125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82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9A9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D41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2508" w14:textId="77777777" w:rsidR="00C12572" w:rsidRDefault="00C12572" w:rsidP="009139A6">
      <w:r>
        <w:separator/>
      </w:r>
    </w:p>
  </w:footnote>
  <w:footnote w:type="continuationSeparator" w:id="0">
    <w:p w14:paraId="6A8B0FDB" w14:textId="77777777" w:rsidR="00C12572" w:rsidRDefault="00C125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6F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DD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63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57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257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D8019"/>
  <w15:chartTrackingRefBased/>
  <w15:docId w15:val="{9EB8DE3B-125F-4B1D-90B6-6390D6C3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25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2022-02-21T12:35:00Z</dcterms:created>
  <dcterms:modified xsi:type="dcterms:W3CDTF">2022-02-21T12:35:00Z</dcterms:modified>
</cp:coreProperties>
</file>